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Sanierung des Jugendclubs Dr. K - Los 13 Brandwarnanlage und Sicherheitsbeleuchtung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Brandwarnanlage und Sicherheitsbeleuchtung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